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31680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生命与环境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生物技术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4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生物技术专业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培养方案显示：13级从第六学期起安排2门实践课，14级从第四学期起安排3门实践课，，15级从第四学期起安排7门实践课，共</w:t>
            </w:r>
            <w:bookmarkStart w:id="0" w:name="OLE_LINK2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12门</w:t>
            </w:r>
            <w:bookmarkEnd w:id="0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。经核对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教学大纲齐全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bookmarkStart w:id="1" w:name="OLE_LINK3"/>
            <w:bookmarkStart w:id="2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未见实践教学课程大纲目录，据讲已上交教务处。</w:t>
            </w:r>
            <w:bookmarkEnd w:id="1"/>
          </w:p>
          <w:bookmarkEnd w:id="2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据讲实践教学大纲汇总表纸质版已上报给教务处，有三级签名，但电子表格显示无签名。</w:t>
            </w:r>
            <w:bookmarkStart w:id="3" w:name="OLE_LINK5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12门</w:t>
            </w:r>
            <w:bookmarkStart w:id="4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3"/>
            <w:bookmarkEnd w:id="4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均有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制定人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12门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实践教学大纲格式规范、内容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基本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完整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。下列需要补充完善：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级生物技术工程基础集训（实践教学周）实习指导书及参考书仅显示由指导教师指定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12门课对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培养标准达成的支持细化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至</w:t>
            </w:r>
            <w:bookmarkStart w:id="5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  <w:bookmarkEnd w:id="5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10A28"/>
    <w:rsid w:val="000723E5"/>
    <w:rsid w:val="000B5CD3"/>
    <w:rsid w:val="000D329C"/>
    <w:rsid w:val="000F6395"/>
    <w:rsid w:val="00101DDD"/>
    <w:rsid w:val="0011391F"/>
    <w:rsid w:val="00142D01"/>
    <w:rsid w:val="00143646"/>
    <w:rsid w:val="00174B2F"/>
    <w:rsid w:val="001E3A01"/>
    <w:rsid w:val="001F4739"/>
    <w:rsid w:val="00207C11"/>
    <w:rsid w:val="00332F58"/>
    <w:rsid w:val="00360BB5"/>
    <w:rsid w:val="00373D0D"/>
    <w:rsid w:val="003A60C1"/>
    <w:rsid w:val="003B39BB"/>
    <w:rsid w:val="003E7E60"/>
    <w:rsid w:val="003F35E4"/>
    <w:rsid w:val="004B7CD1"/>
    <w:rsid w:val="004E3A67"/>
    <w:rsid w:val="004F1D10"/>
    <w:rsid w:val="00524BE9"/>
    <w:rsid w:val="00524DF3"/>
    <w:rsid w:val="006362DE"/>
    <w:rsid w:val="00677E44"/>
    <w:rsid w:val="00705BA9"/>
    <w:rsid w:val="007720C2"/>
    <w:rsid w:val="007B0AC2"/>
    <w:rsid w:val="00822CF4"/>
    <w:rsid w:val="00883099"/>
    <w:rsid w:val="00950422"/>
    <w:rsid w:val="009712D4"/>
    <w:rsid w:val="00A00BF0"/>
    <w:rsid w:val="00AC65AA"/>
    <w:rsid w:val="00B14C82"/>
    <w:rsid w:val="00B533B9"/>
    <w:rsid w:val="00BD7305"/>
    <w:rsid w:val="00C02394"/>
    <w:rsid w:val="00C22212"/>
    <w:rsid w:val="00CA15D4"/>
    <w:rsid w:val="00D613D6"/>
    <w:rsid w:val="00DE7911"/>
    <w:rsid w:val="00E36231"/>
    <w:rsid w:val="00EB7632"/>
    <w:rsid w:val="00ED5D8D"/>
    <w:rsid w:val="00F553DA"/>
    <w:rsid w:val="00FC0F6B"/>
    <w:rsid w:val="00FC68E4"/>
    <w:rsid w:val="00FD160C"/>
    <w:rsid w:val="00FE28EA"/>
    <w:rsid w:val="0D923FC5"/>
    <w:rsid w:val="1FDE7AAA"/>
    <w:rsid w:val="29705378"/>
    <w:rsid w:val="5ED214FD"/>
    <w:rsid w:val="63DF56C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58</Words>
  <Characters>334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2016-07-07T09:38:39Z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