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31680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学院：数信学院</w:t>
      </w:r>
      <w:r>
        <w:rPr>
          <w:b/>
          <w:sz w:val="28"/>
          <w:szCs w:val="28"/>
        </w:rPr>
        <w:t xml:space="preserve">                   </w:t>
      </w:r>
      <w:r>
        <w:rPr>
          <w:rFonts w:hint="eastAsia"/>
          <w:b/>
          <w:sz w:val="28"/>
          <w:szCs w:val="28"/>
        </w:rPr>
        <w:t>专业：应用统计</w:t>
      </w:r>
    </w:p>
    <w:tbl>
      <w:tblPr>
        <w:tblStyle w:val="5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15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14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13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ind w:firstLine="3168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数信学院应用统计专业实践课程教学大纲齐全。</w:t>
            </w:r>
          </w:p>
          <w:p>
            <w:pPr>
              <w:ind w:firstLine="31680" w:firstLineChars="20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共有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门实践课程大纲，与培养计划和汇总表一致。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门实践课大纲中签名齐全，上交的汇总表有教学副院长签名。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门实践课大纲格式规范、内容完整。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门实践课大纲都细化至三级指标。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5D8D"/>
    <w:rsid w:val="000247F4"/>
    <w:rsid w:val="000723E5"/>
    <w:rsid w:val="000D329C"/>
    <w:rsid w:val="000F6395"/>
    <w:rsid w:val="00101DDD"/>
    <w:rsid w:val="0011208D"/>
    <w:rsid w:val="00143157"/>
    <w:rsid w:val="00143646"/>
    <w:rsid w:val="001742F3"/>
    <w:rsid w:val="00174B2F"/>
    <w:rsid w:val="001A24B6"/>
    <w:rsid w:val="001C1356"/>
    <w:rsid w:val="001E3A01"/>
    <w:rsid w:val="001F4739"/>
    <w:rsid w:val="00295EF6"/>
    <w:rsid w:val="002C0140"/>
    <w:rsid w:val="00332F58"/>
    <w:rsid w:val="00355B77"/>
    <w:rsid w:val="00360BB5"/>
    <w:rsid w:val="00395FB6"/>
    <w:rsid w:val="003A0697"/>
    <w:rsid w:val="003A60C1"/>
    <w:rsid w:val="003D211D"/>
    <w:rsid w:val="003E4726"/>
    <w:rsid w:val="003E7F66"/>
    <w:rsid w:val="00450EEA"/>
    <w:rsid w:val="00486BE3"/>
    <w:rsid w:val="004A5701"/>
    <w:rsid w:val="004A772A"/>
    <w:rsid w:val="004B7CD1"/>
    <w:rsid w:val="004F1D10"/>
    <w:rsid w:val="00524DF3"/>
    <w:rsid w:val="005435D2"/>
    <w:rsid w:val="00546EB5"/>
    <w:rsid w:val="006362DE"/>
    <w:rsid w:val="00677E44"/>
    <w:rsid w:val="0068180C"/>
    <w:rsid w:val="006B39AF"/>
    <w:rsid w:val="007B0AC2"/>
    <w:rsid w:val="007E3053"/>
    <w:rsid w:val="00950422"/>
    <w:rsid w:val="00950C83"/>
    <w:rsid w:val="009712D4"/>
    <w:rsid w:val="00A00BF0"/>
    <w:rsid w:val="00A64910"/>
    <w:rsid w:val="00AC65AA"/>
    <w:rsid w:val="00B02097"/>
    <w:rsid w:val="00B14C82"/>
    <w:rsid w:val="00B243E1"/>
    <w:rsid w:val="00B35A85"/>
    <w:rsid w:val="00BD7305"/>
    <w:rsid w:val="00BE1839"/>
    <w:rsid w:val="00C02394"/>
    <w:rsid w:val="00C22212"/>
    <w:rsid w:val="00C759C2"/>
    <w:rsid w:val="00CD4A3E"/>
    <w:rsid w:val="00D613D6"/>
    <w:rsid w:val="00D96D87"/>
    <w:rsid w:val="00DD0995"/>
    <w:rsid w:val="00DE7911"/>
    <w:rsid w:val="00E36231"/>
    <w:rsid w:val="00EB7632"/>
    <w:rsid w:val="00ED5D8D"/>
    <w:rsid w:val="00F20305"/>
    <w:rsid w:val="00F302C0"/>
    <w:rsid w:val="00FC0008"/>
    <w:rsid w:val="00FC0F6B"/>
    <w:rsid w:val="10B762E8"/>
    <w:rsid w:val="1FDE7AAA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99"/>
    <w:pPr>
      <w:ind w:firstLine="420" w:firstLineChars="200"/>
    </w:pPr>
  </w:style>
  <w:style w:type="character" w:customStyle="1" w:styleId="8">
    <w:name w:val="Header Char"/>
    <w:basedOn w:val="4"/>
    <w:link w:val="3"/>
    <w:semiHidden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Footer Char"/>
    <w:basedOn w:val="4"/>
    <w:link w:val="2"/>
    <w:semiHidden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微软用户</Company>
  <Pages>1</Pages>
  <Words>61</Words>
  <Characters>351</Characters>
  <Lines>0</Lines>
  <Paragraphs>0</Paragraphs>
  <TotalTime>0</TotalTime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2016-06-23T06:52:00Z</dcterms:created>
  <dc:creator>陈小林</dc:creator>
  <cp:lastModifiedBy>潘帆</cp:lastModifiedBy>
  <cp:lastPrinted>2016-05-03T01:18:00Z</cp:lastPrinted>
  <dcterms:modified xsi:type="dcterms:W3CDTF">2016-07-07T09:39:16Z</dcterms:modified>
  <dc:title>实践教学大纲检查事项表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